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6777AA" w14:textId="3BA7BF90" w:rsidR="00A13D70" w:rsidRDefault="00A13D70">
      <w:pPr>
        <w:spacing w:after="0"/>
        <w:rPr>
          <w:rFonts w:ascii="Arial" w:hAnsi="Arial"/>
          <w:sz w:val="36"/>
        </w:rPr>
      </w:pPr>
    </w:p>
    <w:p w14:paraId="615941F6" w14:textId="19900937" w:rsidR="00AC4CD8" w:rsidRPr="005E7A3C" w:rsidRDefault="00AC4CD8" w:rsidP="00AC4CD8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</w:rPr>
      </w:pPr>
      <w:bookmarkStart w:id="0" w:name="_Toc5938268"/>
      <w:bookmarkStart w:id="1" w:name="_Toc9865820"/>
      <w:bookmarkStart w:id="2" w:name="_Toc21086244"/>
      <w:bookmarkStart w:id="3" w:name="_Toc29768680"/>
      <w:r w:rsidRPr="005E7A3C">
        <w:rPr>
          <w:rFonts w:eastAsia="Times New Roman"/>
          <w:b/>
          <w:noProof/>
          <w:sz w:val="24"/>
        </w:rPr>
        <w:t>3GPP TSG-RAN WG4 Meeting #</w:t>
      </w:r>
      <w:r w:rsidR="004012E1">
        <w:rPr>
          <w:rFonts w:eastAsia="Times New Roman"/>
          <w:b/>
          <w:noProof/>
          <w:sz w:val="24"/>
        </w:rPr>
        <w:t>99</w:t>
      </w:r>
      <w:r>
        <w:rPr>
          <w:rFonts w:eastAsia="Times New Roman"/>
          <w:b/>
          <w:noProof/>
          <w:sz w:val="24"/>
        </w:rPr>
        <w:t>-e</w:t>
      </w:r>
      <w:r w:rsidRPr="005E7A3C">
        <w:rPr>
          <w:rFonts w:eastAsia="Times New Roman"/>
          <w:b/>
          <w:noProof/>
          <w:sz w:val="24"/>
        </w:rPr>
        <w:t xml:space="preserve"> </w:t>
      </w:r>
      <w:r w:rsidRPr="005E7A3C">
        <w:rPr>
          <w:rFonts w:eastAsia="Times New Roman"/>
          <w:b/>
          <w:noProof/>
          <w:sz w:val="24"/>
        </w:rPr>
        <w:tab/>
        <w:t>R4-</w:t>
      </w:r>
      <w:r>
        <w:rPr>
          <w:rFonts w:eastAsia="Times New Roman"/>
          <w:b/>
          <w:noProof/>
          <w:sz w:val="24"/>
        </w:rPr>
        <w:t>2</w:t>
      </w:r>
      <w:r w:rsidR="00E04A4C">
        <w:rPr>
          <w:rFonts w:eastAsia="Times New Roman"/>
          <w:b/>
          <w:noProof/>
          <w:sz w:val="24"/>
        </w:rPr>
        <w:t>1</w:t>
      </w:r>
      <w:r w:rsidR="0029104A">
        <w:rPr>
          <w:rFonts w:eastAsia="Times New Roman"/>
          <w:b/>
          <w:noProof/>
          <w:sz w:val="24"/>
        </w:rPr>
        <w:t>08564</w:t>
      </w:r>
    </w:p>
    <w:p w14:paraId="38445688" w14:textId="4545EAF6" w:rsidR="00AC4CD8" w:rsidRDefault="00AC4CD8" w:rsidP="00AC4CD8">
      <w:pPr>
        <w:pStyle w:val="a0"/>
        <w:rPr>
          <w:rFonts w:eastAsia="SimSun"/>
          <w:bCs w:val="0"/>
          <w:sz w:val="24"/>
          <w:lang w:eastAsia="zh-CN"/>
        </w:rPr>
      </w:pPr>
      <w:bookmarkStart w:id="4" w:name="OLE_LINK1"/>
      <w:bookmarkStart w:id="5" w:name="OLE_LINK2"/>
      <w:r>
        <w:rPr>
          <w:rFonts w:eastAsia="SimSun"/>
          <w:bCs w:val="0"/>
          <w:sz w:val="24"/>
          <w:lang w:eastAsia="zh-CN"/>
        </w:rPr>
        <w:t xml:space="preserve">Online, </w:t>
      </w:r>
      <w:r w:rsidR="004012E1">
        <w:rPr>
          <w:rFonts w:eastAsia="SimSun"/>
          <w:bCs w:val="0"/>
          <w:sz w:val="24"/>
          <w:lang w:eastAsia="zh-CN"/>
        </w:rPr>
        <w:t>19</w:t>
      </w:r>
      <w:r w:rsidR="006D4E0E">
        <w:rPr>
          <w:rFonts w:eastAsia="SimSun"/>
          <w:bCs w:val="0"/>
          <w:sz w:val="24"/>
          <w:lang w:eastAsia="zh-CN"/>
        </w:rPr>
        <w:t xml:space="preserve"> - </w:t>
      </w:r>
      <w:r w:rsidR="00E04A4C">
        <w:rPr>
          <w:rFonts w:eastAsia="SimSun"/>
          <w:bCs w:val="0"/>
          <w:sz w:val="24"/>
          <w:lang w:eastAsia="zh-CN"/>
        </w:rPr>
        <w:t>2</w:t>
      </w:r>
      <w:r w:rsidR="004012E1">
        <w:rPr>
          <w:rFonts w:eastAsia="SimSun"/>
          <w:bCs w:val="0"/>
          <w:sz w:val="24"/>
          <w:lang w:eastAsia="zh-CN"/>
        </w:rPr>
        <w:t>7</w:t>
      </w:r>
      <w:r>
        <w:rPr>
          <w:rFonts w:eastAsia="SimSun"/>
          <w:bCs w:val="0"/>
          <w:sz w:val="24"/>
          <w:lang w:eastAsia="zh-CN"/>
        </w:rPr>
        <w:t xml:space="preserve"> </w:t>
      </w:r>
      <w:r w:rsidR="004012E1">
        <w:rPr>
          <w:rFonts w:eastAsia="SimSun"/>
          <w:bCs w:val="0"/>
          <w:sz w:val="24"/>
          <w:lang w:eastAsia="zh-CN"/>
        </w:rPr>
        <w:t>May</w:t>
      </w:r>
      <w:r w:rsidRPr="009F4EEE">
        <w:rPr>
          <w:rFonts w:eastAsia="SimSun"/>
          <w:bCs w:val="0"/>
          <w:sz w:val="24"/>
          <w:lang w:eastAsia="zh-CN"/>
        </w:rPr>
        <w:t xml:space="preserve"> 20</w:t>
      </w:r>
      <w:bookmarkEnd w:id="4"/>
      <w:bookmarkEnd w:id="5"/>
      <w:r>
        <w:rPr>
          <w:rFonts w:eastAsia="SimSun"/>
          <w:bCs w:val="0"/>
          <w:sz w:val="24"/>
          <w:lang w:eastAsia="zh-CN"/>
        </w:rPr>
        <w:t>2</w:t>
      </w:r>
      <w:r w:rsidR="00E04A4C">
        <w:rPr>
          <w:rFonts w:eastAsia="SimSun"/>
          <w:bCs w:val="0"/>
          <w:sz w:val="24"/>
          <w:lang w:eastAsia="zh-CN"/>
        </w:rPr>
        <w:t>1</w:t>
      </w:r>
    </w:p>
    <w:p w14:paraId="1A4F2DF1" w14:textId="77777777" w:rsidR="004E69AA" w:rsidRPr="005A5820" w:rsidRDefault="004E69AA" w:rsidP="004E69AA">
      <w:pPr>
        <w:pStyle w:val="a0"/>
        <w:rPr>
          <w:rFonts w:eastAsia="SimSun"/>
          <w:sz w:val="24"/>
          <w:lang w:eastAsia="zh-CN"/>
        </w:rPr>
      </w:pPr>
    </w:p>
    <w:p w14:paraId="6AA22C6C" w14:textId="77777777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CC1041">
        <w:rPr>
          <w:rFonts w:ascii="Arial" w:hAnsi="Arial" w:cs="Arial"/>
          <w:sz w:val="22"/>
        </w:rPr>
        <w:t>Huawei</w:t>
      </w:r>
    </w:p>
    <w:p w14:paraId="6A8F1C13" w14:textId="397BDB3A" w:rsidR="004E69AA" w:rsidRDefault="004E69AA" w:rsidP="004E69AA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29104A" w:rsidRPr="00B13CAC">
        <w:rPr>
          <w:rFonts w:cs="Arial"/>
          <w:szCs w:val="18"/>
          <w:lang w:eastAsia="zh-CN"/>
        </w:rPr>
        <w:t>IAB-MT MU spreadsheet</w:t>
      </w:r>
    </w:p>
    <w:p w14:paraId="0F34F3E0" w14:textId="67561D82" w:rsidR="004E69AA" w:rsidRPr="007377A4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6E4A81">
        <w:rPr>
          <w:rFonts w:ascii="Arial" w:hAnsi="Arial" w:cs="Arial"/>
          <w:sz w:val="22"/>
        </w:rPr>
        <w:t>6.3.2.2.3</w:t>
      </w:r>
    </w:p>
    <w:p w14:paraId="7D7C8C39" w14:textId="0FD0327F" w:rsidR="004E69AA" w:rsidRPr="00EC2290" w:rsidRDefault="004E69AA" w:rsidP="004E69AA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A41B7F">
        <w:rPr>
          <w:rFonts w:ascii="Arial" w:eastAsia="SimSun" w:hAnsi="Arial" w:cs="Arial"/>
          <w:sz w:val="22"/>
          <w:lang w:eastAsia="zh-CN"/>
        </w:rPr>
        <w:t>Approval</w:t>
      </w:r>
    </w:p>
    <w:p w14:paraId="2E1C5B39" w14:textId="77777777" w:rsidR="004E69AA" w:rsidRPr="008B605D" w:rsidRDefault="004E69AA" w:rsidP="000169FE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bookmarkEnd w:id="0"/>
    <w:bookmarkEnd w:id="1"/>
    <w:bookmarkEnd w:id="2"/>
    <w:bookmarkEnd w:id="3"/>
    <w:p w14:paraId="392BEFEC" w14:textId="40EAC8E9" w:rsidR="00117B04" w:rsidRPr="00C16A94" w:rsidRDefault="0029104A" w:rsidP="00117B04">
      <w:pPr>
        <w:rPr>
          <w:lang w:eastAsia="sv-SE"/>
        </w:rPr>
      </w:pPr>
      <w:r>
        <w:rPr>
          <w:lang w:val="en-US" w:eastAsia="zh-CN"/>
        </w:rPr>
        <w:t>The spreadsheet in this zip file contains the agreed M</w:t>
      </w:r>
      <w:bookmarkStart w:id="6" w:name="_GoBack"/>
      <w:bookmarkEnd w:id="6"/>
      <w:r>
        <w:rPr>
          <w:lang w:val="en-US" w:eastAsia="zh-CN"/>
        </w:rPr>
        <w:t xml:space="preserve">U values for the IAB-MT test </w:t>
      </w:r>
      <w:r w:rsidR="00A41B7F">
        <w:rPr>
          <w:lang w:val="en-US" w:eastAsia="zh-CN"/>
        </w:rPr>
        <w:t>requirements</w:t>
      </w:r>
      <w:r>
        <w:rPr>
          <w:lang w:val="en-US" w:eastAsia="zh-CN"/>
        </w:rPr>
        <w:t>.</w:t>
      </w:r>
    </w:p>
    <w:sectPr w:rsidR="00117B04" w:rsidRPr="00C16A94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308BD7" w14:textId="77777777" w:rsidR="00AA74C8" w:rsidRDefault="00AA74C8">
      <w:r>
        <w:separator/>
      </w:r>
    </w:p>
  </w:endnote>
  <w:endnote w:type="continuationSeparator" w:id="0">
    <w:p w14:paraId="66505D5D" w14:textId="77777777" w:rsidR="00AA74C8" w:rsidRDefault="00AA7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C0524C" w:rsidRDefault="00C0524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BD5D9C" w14:textId="77777777" w:rsidR="00AA74C8" w:rsidRDefault="00AA74C8">
      <w:r>
        <w:separator/>
      </w:r>
    </w:p>
  </w:footnote>
  <w:footnote w:type="continuationSeparator" w:id="0">
    <w:p w14:paraId="45D4B7F9" w14:textId="77777777" w:rsidR="00AA74C8" w:rsidRDefault="00AA74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D8191D" w14:textId="77777777" w:rsidR="00C0524C" w:rsidRDefault="00C0524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41B7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4838EA" w14:textId="77777777" w:rsidR="00C0524C" w:rsidRDefault="00C0524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41B7F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73BC3881" w14:textId="77777777" w:rsidR="00C0524C" w:rsidRDefault="00C0524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41B7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D0A25B" w14:textId="77777777" w:rsidR="00C0524C" w:rsidRDefault="00C052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1AFD1BB2"/>
    <w:multiLevelType w:val="hybridMultilevel"/>
    <w:tmpl w:val="144AE356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875EF8"/>
    <w:multiLevelType w:val="hybridMultilevel"/>
    <w:tmpl w:val="13B219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7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8" w15:restartNumberingAfterBreak="0">
    <w:nsid w:val="4F0C388B"/>
    <w:multiLevelType w:val="hybridMultilevel"/>
    <w:tmpl w:val="F9D03D32"/>
    <w:lvl w:ilvl="0" w:tplc="70CCB8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03A115F"/>
    <w:multiLevelType w:val="hybridMultilevel"/>
    <w:tmpl w:val="A13858B2"/>
    <w:lvl w:ilvl="0" w:tplc="FB6CF6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2" w15:restartNumberingAfterBreak="0">
    <w:nsid w:val="72C130DF"/>
    <w:multiLevelType w:val="hybridMultilevel"/>
    <w:tmpl w:val="B87C04EC"/>
    <w:lvl w:ilvl="0" w:tplc="84A8B45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9448E0"/>
    <w:multiLevelType w:val="hybridMultilevel"/>
    <w:tmpl w:val="0B40DA40"/>
    <w:lvl w:ilvl="0" w:tplc="0409000F">
      <w:start w:val="1"/>
      <w:numFmt w:val="decimal"/>
      <w:lvlText w:val="%1."/>
      <w:lvlJc w:val="left"/>
      <w:pPr>
        <w:ind w:left="1272" w:hanging="420"/>
      </w:pPr>
    </w:lvl>
    <w:lvl w:ilvl="1" w:tplc="04090019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num w:numId="1">
    <w:abstractNumId w:val="10"/>
  </w:num>
  <w:num w:numId="2">
    <w:abstractNumId w:val="2"/>
  </w:num>
  <w:num w:numId="3">
    <w:abstractNumId w:val="11"/>
  </w:num>
  <w:num w:numId="4">
    <w:abstractNumId w:val="13"/>
  </w:num>
  <w:num w:numId="5">
    <w:abstractNumId w:val="7"/>
  </w:num>
  <w:num w:numId="6">
    <w:abstractNumId w:val="6"/>
  </w:num>
  <w:num w:numId="7">
    <w:abstractNumId w:val="0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5"/>
  </w:num>
  <w:num w:numId="13">
    <w:abstractNumId w:val="12"/>
  </w:num>
  <w:num w:numId="14">
    <w:abstractNumId w:val="3"/>
  </w:num>
  <w:num w:numId="15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F99"/>
    <w:rsid w:val="000121E8"/>
    <w:rsid w:val="00012D05"/>
    <w:rsid w:val="00012F4F"/>
    <w:rsid w:val="000165BC"/>
    <w:rsid w:val="000169FE"/>
    <w:rsid w:val="00022167"/>
    <w:rsid w:val="00023BD6"/>
    <w:rsid w:val="000253E4"/>
    <w:rsid w:val="00033397"/>
    <w:rsid w:val="00037748"/>
    <w:rsid w:val="00040095"/>
    <w:rsid w:val="00051834"/>
    <w:rsid w:val="000520EE"/>
    <w:rsid w:val="00053AA4"/>
    <w:rsid w:val="00054A22"/>
    <w:rsid w:val="00055B7D"/>
    <w:rsid w:val="00061319"/>
    <w:rsid w:val="00062023"/>
    <w:rsid w:val="00062227"/>
    <w:rsid w:val="00062CAB"/>
    <w:rsid w:val="00063D23"/>
    <w:rsid w:val="00064C81"/>
    <w:rsid w:val="000655A6"/>
    <w:rsid w:val="00065FA0"/>
    <w:rsid w:val="0007014E"/>
    <w:rsid w:val="000709B0"/>
    <w:rsid w:val="0007361F"/>
    <w:rsid w:val="0007442D"/>
    <w:rsid w:val="00080512"/>
    <w:rsid w:val="00087D4F"/>
    <w:rsid w:val="00090174"/>
    <w:rsid w:val="00092400"/>
    <w:rsid w:val="000B098D"/>
    <w:rsid w:val="000B2B77"/>
    <w:rsid w:val="000B386C"/>
    <w:rsid w:val="000C45E3"/>
    <w:rsid w:val="000C47C3"/>
    <w:rsid w:val="000C4F59"/>
    <w:rsid w:val="000C5861"/>
    <w:rsid w:val="000D58AB"/>
    <w:rsid w:val="000E0745"/>
    <w:rsid w:val="000E4442"/>
    <w:rsid w:val="000F03AA"/>
    <w:rsid w:val="000F097E"/>
    <w:rsid w:val="000F2726"/>
    <w:rsid w:val="000F4A94"/>
    <w:rsid w:val="000F67B3"/>
    <w:rsid w:val="000F7301"/>
    <w:rsid w:val="001016A7"/>
    <w:rsid w:val="00103EC9"/>
    <w:rsid w:val="00104EA2"/>
    <w:rsid w:val="00107069"/>
    <w:rsid w:val="00117B04"/>
    <w:rsid w:val="00121A94"/>
    <w:rsid w:val="001242E2"/>
    <w:rsid w:val="00130C28"/>
    <w:rsid w:val="00133525"/>
    <w:rsid w:val="00133842"/>
    <w:rsid w:val="0014339E"/>
    <w:rsid w:val="00150414"/>
    <w:rsid w:val="001521E2"/>
    <w:rsid w:val="00161CE3"/>
    <w:rsid w:val="001708E8"/>
    <w:rsid w:val="001744A9"/>
    <w:rsid w:val="001749AF"/>
    <w:rsid w:val="00175931"/>
    <w:rsid w:val="001855C6"/>
    <w:rsid w:val="00185D44"/>
    <w:rsid w:val="00187255"/>
    <w:rsid w:val="00192677"/>
    <w:rsid w:val="001A438D"/>
    <w:rsid w:val="001A4C42"/>
    <w:rsid w:val="001A7420"/>
    <w:rsid w:val="001B1364"/>
    <w:rsid w:val="001B40A8"/>
    <w:rsid w:val="001B6637"/>
    <w:rsid w:val="001C185F"/>
    <w:rsid w:val="001C21C3"/>
    <w:rsid w:val="001C4C76"/>
    <w:rsid w:val="001C6E15"/>
    <w:rsid w:val="001D02C2"/>
    <w:rsid w:val="001E6671"/>
    <w:rsid w:val="001F0C1D"/>
    <w:rsid w:val="001F1132"/>
    <w:rsid w:val="001F168B"/>
    <w:rsid w:val="001F1932"/>
    <w:rsid w:val="001F5FFE"/>
    <w:rsid w:val="00200102"/>
    <w:rsid w:val="00211D83"/>
    <w:rsid w:val="0021591F"/>
    <w:rsid w:val="00221982"/>
    <w:rsid w:val="00225AB4"/>
    <w:rsid w:val="002331D7"/>
    <w:rsid w:val="002347A2"/>
    <w:rsid w:val="002431E2"/>
    <w:rsid w:val="00245905"/>
    <w:rsid w:val="00246CB3"/>
    <w:rsid w:val="00260CE1"/>
    <w:rsid w:val="00261B39"/>
    <w:rsid w:val="00262AE6"/>
    <w:rsid w:val="00264D78"/>
    <w:rsid w:val="00266C86"/>
    <w:rsid w:val="002675F0"/>
    <w:rsid w:val="00273D30"/>
    <w:rsid w:val="00277A77"/>
    <w:rsid w:val="00284512"/>
    <w:rsid w:val="002852A0"/>
    <w:rsid w:val="002856C7"/>
    <w:rsid w:val="0029104A"/>
    <w:rsid w:val="002A49C5"/>
    <w:rsid w:val="002B127C"/>
    <w:rsid w:val="002B446B"/>
    <w:rsid w:val="002B6339"/>
    <w:rsid w:val="002B653F"/>
    <w:rsid w:val="002D4665"/>
    <w:rsid w:val="002D6306"/>
    <w:rsid w:val="002E00EE"/>
    <w:rsid w:val="0031005D"/>
    <w:rsid w:val="00316A11"/>
    <w:rsid w:val="003172DC"/>
    <w:rsid w:val="003175CD"/>
    <w:rsid w:val="003222A1"/>
    <w:rsid w:val="003225ED"/>
    <w:rsid w:val="003272C6"/>
    <w:rsid w:val="0033742A"/>
    <w:rsid w:val="00341F88"/>
    <w:rsid w:val="00346396"/>
    <w:rsid w:val="00351F59"/>
    <w:rsid w:val="00352556"/>
    <w:rsid w:val="003532DA"/>
    <w:rsid w:val="0035462D"/>
    <w:rsid w:val="003554DE"/>
    <w:rsid w:val="00357113"/>
    <w:rsid w:val="00362714"/>
    <w:rsid w:val="00362A3E"/>
    <w:rsid w:val="003663F8"/>
    <w:rsid w:val="0036707F"/>
    <w:rsid w:val="00374D16"/>
    <w:rsid w:val="00376406"/>
    <w:rsid w:val="003765B8"/>
    <w:rsid w:val="0037754A"/>
    <w:rsid w:val="003860F2"/>
    <w:rsid w:val="00386C8A"/>
    <w:rsid w:val="00394014"/>
    <w:rsid w:val="003A0776"/>
    <w:rsid w:val="003A2B4E"/>
    <w:rsid w:val="003A34E6"/>
    <w:rsid w:val="003A5ED7"/>
    <w:rsid w:val="003C02F3"/>
    <w:rsid w:val="003C3971"/>
    <w:rsid w:val="003D5242"/>
    <w:rsid w:val="003D548E"/>
    <w:rsid w:val="003D71F2"/>
    <w:rsid w:val="003E0BDE"/>
    <w:rsid w:val="003E2797"/>
    <w:rsid w:val="003F169C"/>
    <w:rsid w:val="003F6088"/>
    <w:rsid w:val="004012E1"/>
    <w:rsid w:val="004057B6"/>
    <w:rsid w:val="004110F5"/>
    <w:rsid w:val="004171A7"/>
    <w:rsid w:val="00423334"/>
    <w:rsid w:val="00430239"/>
    <w:rsid w:val="00430478"/>
    <w:rsid w:val="00433396"/>
    <w:rsid w:val="004345EC"/>
    <w:rsid w:val="004365FF"/>
    <w:rsid w:val="004374BF"/>
    <w:rsid w:val="004406E3"/>
    <w:rsid w:val="004419F7"/>
    <w:rsid w:val="00443B5E"/>
    <w:rsid w:val="00446BA4"/>
    <w:rsid w:val="00457756"/>
    <w:rsid w:val="00460979"/>
    <w:rsid w:val="00465515"/>
    <w:rsid w:val="00467A44"/>
    <w:rsid w:val="00476A3B"/>
    <w:rsid w:val="004840C0"/>
    <w:rsid w:val="00484A2B"/>
    <w:rsid w:val="00485558"/>
    <w:rsid w:val="004874C6"/>
    <w:rsid w:val="004918C5"/>
    <w:rsid w:val="0049209B"/>
    <w:rsid w:val="00495EBA"/>
    <w:rsid w:val="004962A3"/>
    <w:rsid w:val="004A0CC3"/>
    <w:rsid w:val="004A2E34"/>
    <w:rsid w:val="004A56DF"/>
    <w:rsid w:val="004B4F52"/>
    <w:rsid w:val="004C2894"/>
    <w:rsid w:val="004C3347"/>
    <w:rsid w:val="004C5D74"/>
    <w:rsid w:val="004C6803"/>
    <w:rsid w:val="004D3578"/>
    <w:rsid w:val="004D415F"/>
    <w:rsid w:val="004D49FB"/>
    <w:rsid w:val="004D63C0"/>
    <w:rsid w:val="004E0F8A"/>
    <w:rsid w:val="004E1FAE"/>
    <w:rsid w:val="004E213A"/>
    <w:rsid w:val="004E69AA"/>
    <w:rsid w:val="004F0988"/>
    <w:rsid w:val="004F2EB1"/>
    <w:rsid w:val="004F3340"/>
    <w:rsid w:val="004F5179"/>
    <w:rsid w:val="00506705"/>
    <w:rsid w:val="00506D66"/>
    <w:rsid w:val="00514DFF"/>
    <w:rsid w:val="0051607E"/>
    <w:rsid w:val="0052056B"/>
    <w:rsid w:val="00521727"/>
    <w:rsid w:val="0052310C"/>
    <w:rsid w:val="00523BFB"/>
    <w:rsid w:val="00524AC9"/>
    <w:rsid w:val="005265E1"/>
    <w:rsid w:val="00526EB2"/>
    <w:rsid w:val="005276B3"/>
    <w:rsid w:val="0053035A"/>
    <w:rsid w:val="00532794"/>
    <w:rsid w:val="0053363A"/>
    <w:rsid w:val="0053388B"/>
    <w:rsid w:val="00535773"/>
    <w:rsid w:val="005408AC"/>
    <w:rsid w:val="00543E6C"/>
    <w:rsid w:val="00544255"/>
    <w:rsid w:val="00551386"/>
    <w:rsid w:val="0055318C"/>
    <w:rsid w:val="00556A2E"/>
    <w:rsid w:val="00560E28"/>
    <w:rsid w:val="00565087"/>
    <w:rsid w:val="00566FA1"/>
    <w:rsid w:val="0057451C"/>
    <w:rsid w:val="005749EE"/>
    <w:rsid w:val="005826D4"/>
    <w:rsid w:val="00591DA1"/>
    <w:rsid w:val="00597B11"/>
    <w:rsid w:val="005A2C0F"/>
    <w:rsid w:val="005A4B47"/>
    <w:rsid w:val="005B000A"/>
    <w:rsid w:val="005B63F3"/>
    <w:rsid w:val="005C62BF"/>
    <w:rsid w:val="005C67FF"/>
    <w:rsid w:val="005C704F"/>
    <w:rsid w:val="005D0D0B"/>
    <w:rsid w:val="005D0D92"/>
    <w:rsid w:val="005D2E01"/>
    <w:rsid w:val="005D6561"/>
    <w:rsid w:val="005D7156"/>
    <w:rsid w:val="005D7526"/>
    <w:rsid w:val="005E4962"/>
    <w:rsid w:val="005E4BB2"/>
    <w:rsid w:val="005E621D"/>
    <w:rsid w:val="005F3925"/>
    <w:rsid w:val="005F62EB"/>
    <w:rsid w:val="005F6F83"/>
    <w:rsid w:val="00602AEA"/>
    <w:rsid w:val="006049D7"/>
    <w:rsid w:val="00604B6C"/>
    <w:rsid w:val="00611E6E"/>
    <w:rsid w:val="00614FDF"/>
    <w:rsid w:val="006159E8"/>
    <w:rsid w:val="00617E29"/>
    <w:rsid w:val="006253B8"/>
    <w:rsid w:val="00625452"/>
    <w:rsid w:val="00632877"/>
    <w:rsid w:val="0063543D"/>
    <w:rsid w:val="00646FD0"/>
    <w:rsid w:val="00647114"/>
    <w:rsid w:val="00651218"/>
    <w:rsid w:val="00675956"/>
    <w:rsid w:val="006846A4"/>
    <w:rsid w:val="00687518"/>
    <w:rsid w:val="00694F06"/>
    <w:rsid w:val="0069627A"/>
    <w:rsid w:val="00696741"/>
    <w:rsid w:val="006A164C"/>
    <w:rsid w:val="006A2C14"/>
    <w:rsid w:val="006A323F"/>
    <w:rsid w:val="006A46B9"/>
    <w:rsid w:val="006A5597"/>
    <w:rsid w:val="006A738B"/>
    <w:rsid w:val="006B30D0"/>
    <w:rsid w:val="006C21D5"/>
    <w:rsid w:val="006C3D95"/>
    <w:rsid w:val="006D0173"/>
    <w:rsid w:val="006D180B"/>
    <w:rsid w:val="006D4E0E"/>
    <w:rsid w:val="006E4A81"/>
    <w:rsid w:val="006E5C86"/>
    <w:rsid w:val="006E60F3"/>
    <w:rsid w:val="006F490D"/>
    <w:rsid w:val="00700B79"/>
    <w:rsid w:val="00701116"/>
    <w:rsid w:val="00701FE6"/>
    <w:rsid w:val="007040BE"/>
    <w:rsid w:val="00705720"/>
    <w:rsid w:val="007059EA"/>
    <w:rsid w:val="00706485"/>
    <w:rsid w:val="007074FD"/>
    <w:rsid w:val="00713C44"/>
    <w:rsid w:val="00714A55"/>
    <w:rsid w:val="00717D7A"/>
    <w:rsid w:val="00721B08"/>
    <w:rsid w:val="0073395A"/>
    <w:rsid w:val="00734A5B"/>
    <w:rsid w:val="00735C83"/>
    <w:rsid w:val="0074026F"/>
    <w:rsid w:val="00741727"/>
    <w:rsid w:val="007429F6"/>
    <w:rsid w:val="007448EB"/>
    <w:rsid w:val="00744E76"/>
    <w:rsid w:val="00745C28"/>
    <w:rsid w:val="00763E13"/>
    <w:rsid w:val="00770F84"/>
    <w:rsid w:val="00774DA4"/>
    <w:rsid w:val="00776D8E"/>
    <w:rsid w:val="007803D4"/>
    <w:rsid w:val="00781F0F"/>
    <w:rsid w:val="00782147"/>
    <w:rsid w:val="00792DE0"/>
    <w:rsid w:val="00796A2B"/>
    <w:rsid w:val="007A3C52"/>
    <w:rsid w:val="007A46B6"/>
    <w:rsid w:val="007A6295"/>
    <w:rsid w:val="007B2495"/>
    <w:rsid w:val="007B600E"/>
    <w:rsid w:val="007B7E8F"/>
    <w:rsid w:val="007D1D31"/>
    <w:rsid w:val="007D3979"/>
    <w:rsid w:val="007E120F"/>
    <w:rsid w:val="007E24AF"/>
    <w:rsid w:val="007E38E2"/>
    <w:rsid w:val="007E4CA1"/>
    <w:rsid w:val="007E61D0"/>
    <w:rsid w:val="007E6F3D"/>
    <w:rsid w:val="007F060A"/>
    <w:rsid w:val="007F0F4A"/>
    <w:rsid w:val="007F49AE"/>
    <w:rsid w:val="007F4CAD"/>
    <w:rsid w:val="007F5C32"/>
    <w:rsid w:val="007F6374"/>
    <w:rsid w:val="008028A4"/>
    <w:rsid w:val="00805F74"/>
    <w:rsid w:val="00806C6D"/>
    <w:rsid w:val="008176F4"/>
    <w:rsid w:val="008262E5"/>
    <w:rsid w:val="0083021D"/>
    <w:rsid w:val="00830747"/>
    <w:rsid w:val="0083100A"/>
    <w:rsid w:val="0083471D"/>
    <w:rsid w:val="00835E49"/>
    <w:rsid w:val="00836731"/>
    <w:rsid w:val="00837533"/>
    <w:rsid w:val="008418D0"/>
    <w:rsid w:val="00847768"/>
    <w:rsid w:val="008528B7"/>
    <w:rsid w:val="00852EDF"/>
    <w:rsid w:val="0085446A"/>
    <w:rsid w:val="00855AB0"/>
    <w:rsid w:val="008635DF"/>
    <w:rsid w:val="00864DD3"/>
    <w:rsid w:val="00866EA8"/>
    <w:rsid w:val="00872A01"/>
    <w:rsid w:val="00873873"/>
    <w:rsid w:val="008740BA"/>
    <w:rsid w:val="008768CA"/>
    <w:rsid w:val="00881487"/>
    <w:rsid w:val="00883210"/>
    <w:rsid w:val="00883B04"/>
    <w:rsid w:val="00885334"/>
    <w:rsid w:val="008963F0"/>
    <w:rsid w:val="008A2E42"/>
    <w:rsid w:val="008A38F7"/>
    <w:rsid w:val="008A3E58"/>
    <w:rsid w:val="008A6A51"/>
    <w:rsid w:val="008B2D49"/>
    <w:rsid w:val="008B3AE0"/>
    <w:rsid w:val="008B5666"/>
    <w:rsid w:val="008C384C"/>
    <w:rsid w:val="008E066E"/>
    <w:rsid w:val="008E2A44"/>
    <w:rsid w:val="008E7741"/>
    <w:rsid w:val="008F1ADA"/>
    <w:rsid w:val="008F32C7"/>
    <w:rsid w:val="008F346D"/>
    <w:rsid w:val="00901B28"/>
    <w:rsid w:val="0090271F"/>
    <w:rsid w:val="009028CD"/>
    <w:rsid w:val="00902E23"/>
    <w:rsid w:val="00903D6D"/>
    <w:rsid w:val="00904717"/>
    <w:rsid w:val="0091037E"/>
    <w:rsid w:val="009114D7"/>
    <w:rsid w:val="00912B72"/>
    <w:rsid w:val="0091348E"/>
    <w:rsid w:val="00917CCB"/>
    <w:rsid w:val="0092327A"/>
    <w:rsid w:val="009232FB"/>
    <w:rsid w:val="00934248"/>
    <w:rsid w:val="00936771"/>
    <w:rsid w:val="00937280"/>
    <w:rsid w:val="00942EC2"/>
    <w:rsid w:val="00943A14"/>
    <w:rsid w:val="0094555C"/>
    <w:rsid w:val="00946386"/>
    <w:rsid w:val="0095387D"/>
    <w:rsid w:val="00964F1F"/>
    <w:rsid w:val="00966551"/>
    <w:rsid w:val="00976A99"/>
    <w:rsid w:val="00980727"/>
    <w:rsid w:val="00981062"/>
    <w:rsid w:val="0098140B"/>
    <w:rsid w:val="00982ED2"/>
    <w:rsid w:val="009854ED"/>
    <w:rsid w:val="0098575D"/>
    <w:rsid w:val="009904B6"/>
    <w:rsid w:val="0099150B"/>
    <w:rsid w:val="009937AE"/>
    <w:rsid w:val="00993846"/>
    <w:rsid w:val="00996A98"/>
    <w:rsid w:val="009A02B0"/>
    <w:rsid w:val="009A6C15"/>
    <w:rsid w:val="009B1EDA"/>
    <w:rsid w:val="009B2CB8"/>
    <w:rsid w:val="009D401A"/>
    <w:rsid w:val="009D631A"/>
    <w:rsid w:val="009D716E"/>
    <w:rsid w:val="009E213A"/>
    <w:rsid w:val="009E228F"/>
    <w:rsid w:val="009F37B7"/>
    <w:rsid w:val="00A00528"/>
    <w:rsid w:val="00A04D43"/>
    <w:rsid w:val="00A10F02"/>
    <w:rsid w:val="00A118FB"/>
    <w:rsid w:val="00A11B67"/>
    <w:rsid w:val="00A13D70"/>
    <w:rsid w:val="00A164B4"/>
    <w:rsid w:val="00A21E84"/>
    <w:rsid w:val="00A245B2"/>
    <w:rsid w:val="00A25296"/>
    <w:rsid w:val="00A26956"/>
    <w:rsid w:val="00A26EBA"/>
    <w:rsid w:val="00A27486"/>
    <w:rsid w:val="00A37D7D"/>
    <w:rsid w:val="00A40126"/>
    <w:rsid w:val="00A41B7F"/>
    <w:rsid w:val="00A42238"/>
    <w:rsid w:val="00A43B43"/>
    <w:rsid w:val="00A46E11"/>
    <w:rsid w:val="00A53724"/>
    <w:rsid w:val="00A53FB4"/>
    <w:rsid w:val="00A56066"/>
    <w:rsid w:val="00A57FE2"/>
    <w:rsid w:val="00A6418A"/>
    <w:rsid w:val="00A64756"/>
    <w:rsid w:val="00A667C0"/>
    <w:rsid w:val="00A711C2"/>
    <w:rsid w:val="00A73129"/>
    <w:rsid w:val="00A75B68"/>
    <w:rsid w:val="00A77836"/>
    <w:rsid w:val="00A82346"/>
    <w:rsid w:val="00A84E06"/>
    <w:rsid w:val="00A90641"/>
    <w:rsid w:val="00A92273"/>
    <w:rsid w:val="00A92BA1"/>
    <w:rsid w:val="00A940EF"/>
    <w:rsid w:val="00A97534"/>
    <w:rsid w:val="00AA15DA"/>
    <w:rsid w:val="00AA1E39"/>
    <w:rsid w:val="00AA2DE8"/>
    <w:rsid w:val="00AA2F67"/>
    <w:rsid w:val="00AA74C8"/>
    <w:rsid w:val="00AB31E2"/>
    <w:rsid w:val="00AC4CD8"/>
    <w:rsid w:val="00AC6BC6"/>
    <w:rsid w:val="00AC6DE1"/>
    <w:rsid w:val="00AD039F"/>
    <w:rsid w:val="00AD2276"/>
    <w:rsid w:val="00AD593B"/>
    <w:rsid w:val="00AD76C5"/>
    <w:rsid w:val="00AE0882"/>
    <w:rsid w:val="00AE2BBF"/>
    <w:rsid w:val="00AE4148"/>
    <w:rsid w:val="00AE65E2"/>
    <w:rsid w:val="00AF4D56"/>
    <w:rsid w:val="00AF7B19"/>
    <w:rsid w:val="00B15449"/>
    <w:rsid w:val="00B24B03"/>
    <w:rsid w:val="00B339B8"/>
    <w:rsid w:val="00B413A1"/>
    <w:rsid w:val="00B4304E"/>
    <w:rsid w:val="00B47018"/>
    <w:rsid w:val="00B73A47"/>
    <w:rsid w:val="00B74CF7"/>
    <w:rsid w:val="00B7697F"/>
    <w:rsid w:val="00B81D4F"/>
    <w:rsid w:val="00B84ACF"/>
    <w:rsid w:val="00B84BB4"/>
    <w:rsid w:val="00B93086"/>
    <w:rsid w:val="00B9415A"/>
    <w:rsid w:val="00BA02BA"/>
    <w:rsid w:val="00BA113A"/>
    <w:rsid w:val="00BA19ED"/>
    <w:rsid w:val="00BA4719"/>
    <w:rsid w:val="00BA49C0"/>
    <w:rsid w:val="00BA4B8D"/>
    <w:rsid w:val="00BA5264"/>
    <w:rsid w:val="00BA6320"/>
    <w:rsid w:val="00BB1D7A"/>
    <w:rsid w:val="00BC0F7D"/>
    <w:rsid w:val="00BC3EA3"/>
    <w:rsid w:val="00BC55C8"/>
    <w:rsid w:val="00BC5C52"/>
    <w:rsid w:val="00BC7139"/>
    <w:rsid w:val="00BD1EF9"/>
    <w:rsid w:val="00BD7D31"/>
    <w:rsid w:val="00BE247B"/>
    <w:rsid w:val="00BE3255"/>
    <w:rsid w:val="00BE4729"/>
    <w:rsid w:val="00BE7BDE"/>
    <w:rsid w:val="00BF095B"/>
    <w:rsid w:val="00BF128E"/>
    <w:rsid w:val="00BF13A6"/>
    <w:rsid w:val="00BF20ED"/>
    <w:rsid w:val="00BF58C0"/>
    <w:rsid w:val="00BF61DF"/>
    <w:rsid w:val="00BF62B9"/>
    <w:rsid w:val="00BF66D8"/>
    <w:rsid w:val="00C03235"/>
    <w:rsid w:val="00C034BE"/>
    <w:rsid w:val="00C0524C"/>
    <w:rsid w:val="00C074DD"/>
    <w:rsid w:val="00C113D8"/>
    <w:rsid w:val="00C1496A"/>
    <w:rsid w:val="00C163BF"/>
    <w:rsid w:val="00C16A94"/>
    <w:rsid w:val="00C17830"/>
    <w:rsid w:val="00C27FB2"/>
    <w:rsid w:val="00C302B6"/>
    <w:rsid w:val="00C31963"/>
    <w:rsid w:val="00C32377"/>
    <w:rsid w:val="00C328A7"/>
    <w:rsid w:val="00C33079"/>
    <w:rsid w:val="00C35E29"/>
    <w:rsid w:val="00C36137"/>
    <w:rsid w:val="00C42F8E"/>
    <w:rsid w:val="00C45231"/>
    <w:rsid w:val="00C46B45"/>
    <w:rsid w:val="00C47692"/>
    <w:rsid w:val="00C51741"/>
    <w:rsid w:val="00C537C0"/>
    <w:rsid w:val="00C53AF5"/>
    <w:rsid w:val="00C56B1E"/>
    <w:rsid w:val="00C570B2"/>
    <w:rsid w:val="00C60F3A"/>
    <w:rsid w:val="00C631A9"/>
    <w:rsid w:val="00C6339C"/>
    <w:rsid w:val="00C65B74"/>
    <w:rsid w:val="00C663A3"/>
    <w:rsid w:val="00C70485"/>
    <w:rsid w:val="00C7061F"/>
    <w:rsid w:val="00C7100C"/>
    <w:rsid w:val="00C71D00"/>
    <w:rsid w:val="00C720F7"/>
    <w:rsid w:val="00C72833"/>
    <w:rsid w:val="00C72981"/>
    <w:rsid w:val="00C7569C"/>
    <w:rsid w:val="00C80F1D"/>
    <w:rsid w:val="00C8577C"/>
    <w:rsid w:val="00C85ACB"/>
    <w:rsid w:val="00C86E59"/>
    <w:rsid w:val="00C93F40"/>
    <w:rsid w:val="00C97F12"/>
    <w:rsid w:val="00CA3D0C"/>
    <w:rsid w:val="00CA5DA1"/>
    <w:rsid w:val="00CB534F"/>
    <w:rsid w:val="00CB5692"/>
    <w:rsid w:val="00CB7B43"/>
    <w:rsid w:val="00CC4121"/>
    <w:rsid w:val="00CD0B6C"/>
    <w:rsid w:val="00CD7DED"/>
    <w:rsid w:val="00CE17F2"/>
    <w:rsid w:val="00CE3306"/>
    <w:rsid w:val="00CE7ECD"/>
    <w:rsid w:val="00CF2A0A"/>
    <w:rsid w:val="00D17838"/>
    <w:rsid w:val="00D20509"/>
    <w:rsid w:val="00D2092F"/>
    <w:rsid w:val="00D237CC"/>
    <w:rsid w:val="00D24993"/>
    <w:rsid w:val="00D2656A"/>
    <w:rsid w:val="00D33A9D"/>
    <w:rsid w:val="00D354FC"/>
    <w:rsid w:val="00D37210"/>
    <w:rsid w:val="00D40EB5"/>
    <w:rsid w:val="00D42ED2"/>
    <w:rsid w:val="00D45EA7"/>
    <w:rsid w:val="00D46B4A"/>
    <w:rsid w:val="00D50BDF"/>
    <w:rsid w:val="00D53E8B"/>
    <w:rsid w:val="00D53FA6"/>
    <w:rsid w:val="00D55DCB"/>
    <w:rsid w:val="00D57972"/>
    <w:rsid w:val="00D62863"/>
    <w:rsid w:val="00D65092"/>
    <w:rsid w:val="00D675A9"/>
    <w:rsid w:val="00D721C2"/>
    <w:rsid w:val="00D73226"/>
    <w:rsid w:val="00D738D6"/>
    <w:rsid w:val="00D755EB"/>
    <w:rsid w:val="00D76048"/>
    <w:rsid w:val="00D770C1"/>
    <w:rsid w:val="00D775FF"/>
    <w:rsid w:val="00D80041"/>
    <w:rsid w:val="00D84DF3"/>
    <w:rsid w:val="00D87E00"/>
    <w:rsid w:val="00D9134D"/>
    <w:rsid w:val="00D95FCF"/>
    <w:rsid w:val="00DA0403"/>
    <w:rsid w:val="00DA6477"/>
    <w:rsid w:val="00DA7A03"/>
    <w:rsid w:val="00DB1818"/>
    <w:rsid w:val="00DB362E"/>
    <w:rsid w:val="00DB5210"/>
    <w:rsid w:val="00DB7899"/>
    <w:rsid w:val="00DC1B17"/>
    <w:rsid w:val="00DC309B"/>
    <w:rsid w:val="00DC4DA2"/>
    <w:rsid w:val="00DC61F1"/>
    <w:rsid w:val="00DD4C17"/>
    <w:rsid w:val="00DD5AD3"/>
    <w:rsid w:val="00DD74A5"/>
    <w:rsid w:val="00DE13B7"/>
    <w:rsid w:val="00DF2B1F"/>
    <w:rsid w:val="00DF62CD"/>
    <w:rsid w:val="00DF769E"/>
    <w:rsid w:val="00E04A4C"/>
    <w:rsid w:val="00E06B2D"/>
    <w:rsid w:val="00E10564"/>
    <w:rsid w:val="00E16509"/>
    <w:rsid w:val="00E21EC2"/>
    <w:rsid w:val="00E37004"/>
    <w:rsid w:val="00E378FD"/>
    <w:rsid w:val="00E40FE5"/>
    <w:rsid w:val="00E44582"/>
    <w:rsid w:val="00E47839"/>
    <w:rsid w:val="00E626BD"/>
    <w:rsid w:val="00E62A95"/>
    <w:rsid w:val="00E77340"/>
    <w:rsid w:val="00E77345"/>
    <w:rsid w:val="00E77645"/>
    <w:rsid w:val="00E81DD9"/>
    <w:rsid w:val="00E8219B"/>
    <w:rsid w:val="00E86CA9"/>
    <w:rsid w:val="00E96AFE"/>
    <w:rsid w:val="00E974BF"/>
    <w:rsid w:val="00EA15B0"/>
    <w:rsid w:val="00EA35CE"/>
    <w:rsid w:val="00EA5D33"/>
    <w:rsid w:val="00EA5EA7"/>
    <w:rsid w:val="00EA63DC"/>
    <w:rsid w:val="00EC4A25"/>
    <w:rsid w:val="00ED3554"/>
    <w:rsid w:val="00ED5D38"/>
    <w:rsid w:val="00EE03E3"/>
    <w:rsid w:val="00EE57CF"/>
    <w:rsid w:val="00EE6763"/>
    <w:rsid w:val="00EF0916"/>
    <w:rsid w:val="00F01584"/>
    <w:rsid w:val="00F025A2"/>
    <w:rsid w:val="00F04712"/>
    <w:rsid w:val="00F13360"/>
    <w:rsid w:val="00F153BF"/>
    <w:rsid w:val="00F2066A"/>
    <w:rsid w:val="00F22EC7"/>
    <w:rsid w:val="00F325C8"/>
    <w:rsid w:val="00F3557A"/>
    <w:rsid w:val="00F408E6"/>
    <w:rsid w:val="00F479E8"/>
    <w:rsid w:val="00F500E3"/>
    <w:rsid w:val="00F51940"/>
    <w:rsid w:val="00F526EB"/>
    <w:rsid w:val="00F5285D"/>
    <w:rsid w:val="00F53EF8"/>
    <w:rsid w:val="00F570AB"/>
    <w:rsid w:val="00F64610"/>
    <w:rsid w:val="00F653B8"/>
    <w:rsid w:val="00F6735A"/>
    <w:rsid w:val="00F67809"/>
    <w:rsid w:val="00F71FE5"/>
    <w:rsid w:val="00F72C2A"/>
    <w:rsid w:val="00F759AD"/>
    <w:rsid w:val="00F75DFB"/>
    <w:rsid w:val="00F8438A"/>
    <w:rsid w:val="00F9008D"/>
    <w:rsid w:val="00F93C96"/>
    <w:rsid w:val="00F97287"/>
    <w:rsid w:val="00FA1263"/>
    <w:rsid w:val="00FA1266"/>
    <w:rsid w:val="00FA3932"/>
    <w:rsid w:val="00FB4B0D"/>
    <w:rsid w:val="00FB4E42"/>
    <w:rsid w:val="00FC0B51"/>
    <w:rsid w:val="00FC1192"/>
    <w:rsid w:val="00FC3855"/>
    <w:rsid w:val="00FD7C63"/>
    <w:rsid w:val="00FE4F62"/>
    <w:rsid w:val="00FE5CB5"/>
    <w:rsid w:val="00FF0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Heading1"/>
    <w:qFormat/>
    <w:rsid w:val="00262AE6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262AE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qFormat/>
    <w:rsid w:val="00262AE6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62AE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262AE6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262AE6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qFormat/>
    <w:rsid w:val="00262AE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qFormat/>
    <w:rsid w:val="00262AE6"/>
    <w:rPr>
      <w:rFonts w:ascii="Arial" w:hAnsi="Arial"/>
      <w:sz w:val="36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262AE6"/>
    <w:rPr>
      <w:noProof/>
      <w:lang w:eastAsia="en-US"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link w:val="Header"/>
    <w:qFormat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F5179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qFormat/>
    <w:rsid w:val="005E621D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E621D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sid w:val="00262AE6"/>
    <w:rPr>
      <w:lang w:eastAsia="en-US"/>
    </w:rPr>
  </w:style>
  <w:style w:type="paragraph" w:customStyle="1" w:styleId="B30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E96AF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96AFE"/>
  </w:style>
  <w:style w:type="character" w:customStyle="1" w:styleId="CommentTextChar">
    <w:name w:val="Comment Text Char"/>
    <w:basedOn w:val="DefaultParagraphFont"/>
    <w:link w:val="CommentText"/>
    <w:rsid w:val="00E96AF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96A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6AFE"/>
    <w:rPr>
      <w:b/>
      <w:bCs/>
      <w:lang w:eastAsia="en-US"/>
    </w:rPr>
  </w:style>
  <w:style w:type="paragraph" w:styleId="Revision">
    <w:name w:val="Revision"/>
    <w:hidden/>
    <w:uiPriority w:val="99"/>
    <w:semiHidden/>
    <w:rsid w:val="00E96AFE"/>
    <w:rPr>
      <w:lang w:eastAsia="en-US"/>
    </w:rPr>
  </w:style>
  <w:style w:type="paragraph" w:styleId="Index1">
    <w:name w:val="index 1"/>
    <w:basedOn w:val="Normal"/>
    <w:rsid w:val="00262AE6"/>
    <w:pPr>
      <w:keepLines/>
      <w:spacing w:after="0"/>
    </w:pPr>
    <w:rPr>
      <w:rFonts w:eastAsia="SimSun"/>
    </w:rPr>
  </w:style>
  <w:style w:type="paragraph" w:styleId="Index2">
    <w:name w:val="index 2"/>
    <w:basedOn w:val="Index1"/>
    <w:rsid w:val="00262AE6"/>
    <w:pPr>
      <w:ind w:left="284"/>
    </w:pPr>
  </w:style>
  <w:style w:type="character" w:styleId="FootnoteReference">
    <w:name w:val="footnote reference"/>
    <w:aliases w:val="Appel note de bas de p,Footnote Reference/"/>
    <w:rsid w:val="00262AE6"/>
    <w:rPr>
      <w:b/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rsid w:val="00262AE6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262AE6"/>
    <w:rPr>
      <w:rFonts w:eastAsia="SimSun"/>
      <w:sz w:val="16"/>
      <w:lang w:eastAsia="en-US"/>
    </w:rPr>
  </w:style>
  <w:style w:type="paragraph" w:styleId="ListNumber2">
    <w:name w:val="List Number 2"/>
    <w:basedOn w:val="ListNumber"/>
    <w:rsid w:val="00262AE6"/>
    <w:pPr>
      <w:ind w:left="851"/>
    </w:pPr>
  </w:style>
  <w:style w:type="paragraph" w:styleId="ListNumber">
    <w:name w:val="List Number"/>
    <w:basedOn w:val="List"/>
    <w:rsid w:val="00262AE6"/>
  </w:style>
  <w:style w:type="paragraph" w:styleId="List">
    <w:name w:val="List"/>
    <w:basedOn w:val="Normal"/>
    <w:rsid w:val="00262AE6"/>
    <w:pPr>
      <w:ind w:left="568" w:hanging="284"/>
    </w:pPr>
    <w:rPr>
      <w:rFonts w:eastAsia="SimSun"/>
    </w:rPr>
  </w:style>
  <w:style w:type="paragraph" w:styleId="ListBullet2">
    <w:name w:val="List Bullet 2"/>
    <w:basedOn w:val="ListBullet"/>
    <w:rsid w:val="00262AE6"/>
    <w:pPr>
      <w:ind w:left="851"/>
    </w:pPr>
  </w:style>
  <w:style w:type="paragraph" w:styleId="ListBullet">
    <w:name w:val="List Bullet"/>
    <w:basedOn w:val="List"/>
    <w:rsid w:val="00262AE6"/>
  </w:style>
  <w:style w:type="paragraph" w:styleId="ListBullet3">
    <w:name w:val="List Bullet 3"/>
    <w:basedOn w:val="ListBullet2"/>
    <w:rsid w:val="00262AE6"/>
    <w:pPr>
      <w:ind w:left="1135"/>
    </w:pPr>
  </w:style>
  <w:style w:type="paragraph" w:styleId="List2">
    <w:name w:val="List 2"/>
    <w:basedOn w:val="List"/>
    <w:rsid w:val="00262AE6"/>
    <w:pPr>
      <w:ind w:left="851"/>
    </w:pPr>
  </w:style>
  <w:style w:type="paragraph" w:styleId="List3">
    <w:name w:val="List 3"/>
    <w:basedOn w:val="List2"/>
    <w:rsid w:val="00262AE6"/>
    <w:pPr>
      <w:ind w:left="1135"/>
    </w:pPr>
  </w:style>
  <w:style w:type="paragraph" w:styleId="List4">
    <w:name w:val="List 4"/>
    <w:basedOn w:val="List3"/>
    <w:rsid w:val="00262AE6"/>
    <w:pPr>
      <w:ind w:left="1418"/>
    </w:pPr>
  </w:style>
  <w:style w:type="paragraph" w:styleId="List5">
    <w:name w:val="List 5"/>
    <w:basedOn w:val="List4"/>
    <w:rsid w:val="00262AE6"/>
    <w:pPr>
      <w:ind w:left="1702"/>
    </w:pPr>
  </w:style>
  <w:style w:type="paragraph" w:styleId="ListBullet4">
    <w:name w:val="List Bullet 4"/>
    <w:basedOn w:val="ListBullet3"/>
    <w:rsid w:val="00262AE6"/>
    <w:pPr>
      <w:ind w:left="1418"/>
    </w:pPr>
  </w:style>
  <w:style w:type="paragraph" w:styleId="ListBullet5">
    <w:name w:val="List Bullet 5"/>
    <w:basedOn w:val="ListBullet4"/>
    <w:rsid w:val="00262AE6"/>
    <w:pPr>
      <w:ind w:left="1702"/>
    </w:pPr>
  </w:style>
  <w:style w:type="paragraph" w:styleId="IndexHeading">
    <w:name w:val="index heading"/>
    <w:basedOn w:val="Normal"/>
    <w:next w:val="Normal"/>
    <w:rsid w:val="00262AE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262AE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262AE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262AE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262AE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262AE6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rsid w:val="00262AE6"/>
    <w:pPr>
      <w:spacing w:before="120" w:after="120"/>
    </w:pPr>
    <w:rPr>
      <w:rFonts w:eastAsia="SimSun"/>
      <w:b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262AE6"/>
    <w:rPr>
      <w:rFonts w:eastAsia="SimSun"/>
      <w:b/>
      <w:lang w:eastAsia="en-US"/>
    </w:rPr>
  </w:style>
  <w:style w:type="paragraph" w:styleId="DocumentMap">
    <w:name w:val="Document Map"/>
    <w:basedOn w:val="Normal"/>
    <w:link w:val="DocumentMapChar"/>
    <w:rsid w:val="00262AE6"/>
    <w:pPr>
      <w:shd w:val="clear" w:color="auto" w:fill="000080"/>
    </w:pPr>
    <w:rPr>
      <w:rFonts w:ascii="Tahoma" w:eastAsia="SimSun" w:hAnsi="Tahoma"/>
      <w:lang w:val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262AE6"/>
    <w:rPr>
      <w:rFonts w:ascii="Tahoma" w:eastAsia="SimSun" w:hAnsi="Tahoma"/>
      <w:shd w:val="clear" w:color="auto" w:fill="000080"/>
      <w:lang w:val="x-none" w:eastAsia="en-US"/>
    </w:rPr>
  </w:style>
  <w:style w:type="paragraph" w:styleId="PlainText">
    <w:name w:val="Plain Text"/>
    <w:basedOn w:val="Normal"/>
    <w:link w:val="PlainTextChar"/>
    <w:rsid w:val="00262AE6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262AE6"/>
    <w:rPr>
      <w:rFonts w:ascii="Courier New" w:eastAsia="SimSun" w:hAnsi="Courier New"/>
      <w:lang w:val="nb-NO" w:eastAsia="en-US"/>
    </w:rPr>
  </w:style>
  <w:style w:type="paragraph" w:styleId="BodyText">
    <w:name w:val="Body Text"/>
    <w:aliases w:val="bt"/>
    <w:basedOn w:val="Normal"/>
    <w:link w:val="BodyTextChar"/>
    <w:qFormat/>
    <w:rsid w:val="00262AE6"/>
    <w:rPr>
      <w:rFonts w:eastAsia="SimSun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262AE6"/>
    <w:rPr>
      <w:rFonts w:eastAsia="SimSun"/>
      <w:lang w:eastAsia="en-US"/>
    </w:rPr>
  </w:style>
  <w:style w:type="paragraph" w:customStyle="1" w:styleId="a0">
    <w:name w:val="样式 页眉"/>
    <w:basedOn w:val="Header"/>
    <w:link w:val="Char"/>
    <w:rsid w:val="00262AE6"/>
    <w:rPr>
      <w:rFonts w:eastAsia="Arial"/>
      <w:bCs/>
      <w:sz w:val="22"/>
      <w:lang w:val="en-US" w:eastAsia="en-US"/>
    </w:rPr>
  </w:style>
  <w:style w:type="character" w:customStyle="1" w:styleId="Char">
    <w:name w:val="样式 页眉 Char"/>
    <w:link w:val="a0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qFormat/>
    <w:rsid w:val="00262AE6"/>
    <w:rPr>
      <w:rFonts w:ascii="Arial" w:eastAsia="SimSun" w:hAnsi="Arial" w:cs="Times New Roman"/>
      <w:kern w:val="0"/>
      <w:sz w:val="18"/>
      <w:szCs w:val="20"/>
      <w:lang w:val="en-GB" w:eastAsia="en-GB"/>
    </w:rPr>
  </w:style>
  <w:style w:type="paragraph" w:styleId="BodyTextIndent2">
    <w:name w:val="Body Text Indent 2"/>
    <w:basedOn w:val="Normal"/>
    <w:link w:val="BodyTextIndent2Char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rsid w:val="00262AE6"/>
    <w:rPr>
      <w:rFonts w:eastAsia="MS Mincho"/>
      <w:lang w:eastAsia="en-US"/>
    </w:rPr>
  </w:style>
  <w:style w:type="paragraph" w:customStyle="1" w:styleId="1">
    <w:name w:val="正文1"/>
    <w:basedOn w:val="Normal"/>
    <w:link w:val="1Char"/>
    <w:qFormat/>
    <w:rsid w:val="00262AE6"/>
    <w:pPr>
      <w:widowControl w:val="0"/>
      <w:adjustRightInd w:val="0"/>
      <w:jc w:val="both"/>
    </w:pPr>
    <w:rPr>
      <w:rFonts w:eastAsia="SimSun"/>
      <w:lang w:val="x-none" w:eastAsia="x-none"/>
    </w:rPr>
  </w:style>
  <w:style w:type="character" w:customStyle="1" w:styleId="1Char">
    <w:name w:val="正文1 Char"/>
    <w:link w:val="1"/>
    <w:rsid w:val="00262AE6"/>
    <w:rPr>
      <w:rFonts w:eastAsia="SimSun"/>
      <w:lang w:val="x-none" w:eastAsia="x-none"/>
    </w:rPr>
  </w:style>
  <w:style w:type="paragraph" w:customStyle="1" w:styleId="3GPP">
    <w:name w:val="3GPP 正文"/>
    <w:basedOn w:val="Normal"/>
    <w:link w:val="3GPPChar"/>
    <w:qFormat/>
    <w:rsid w:val="00262AE6"/>
    <w:rPr>
      <w:rFonts w:eastAsia="SimSun"/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SimSun"/>
      <w:lang w:val="x-none" w:eastAsia="ja-JP"/>
    </w:rPr>
  </w:style>
  <w:style w:type="paragraph" w:customStyle="1" w:styleId="3GPPlevel3">
    <w:name w:val="3GPP level 3"/>
    <w:basedOn w:val="Heading3"/>
    <w:link w:val="3GPPlevel3Char"/>
    <w:qFormat/>
    <w:rsid w:val="00262AE6"/>
    <w:rPr>
      <w:rFonts w:eastAsia="SimSun"/>
    </w:rPr>
  </w:style>
  <w:style w:type="character" w:customStyle="1" w:styleId="3GPPlevel3Char">
    <w:name w:val="3GPP level 3 Char"/>
    <w:link w:val="3GPPlevel3"/>
    <w:rsid w:val="00262AE6"/>
    <w:rPr>
      <w:rFonts w:ascii="Arial" w:eastAsia="SimSun" w:hAnsi="Arial"/>
      <w:sz w:val="28"/>
      <w:lang w:eastAsia="en-US"/>
    </w:rPr>
  </w:style>
  <w:style w:type="paragraph" w:customStyle="1" w:styleId="equationArrayNum">
    <w:name w:val="equationArrayNum"/>
    <w:basedOn w:val="Normal"/>
    <w:next w:val="Normal"/>
    <w:uiPriority w:val="99"/>
    <w:rsid w:val="00262AE6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uiPriority w:val="34"/>
    <w:qFormat/>
    <w:rsid w:val="00262AE6"/>
    <w:pPr>
      <w:ind w:firstLineChars="200" w:firstLine="420"/>
    </w:pPr>
    <w:rPr>
      <w:rFonts w:eastAsia="SimSun"/>
    </w:rPr>
  </w:style>
  <w:style w:type="paragraph" w:customStyle="1" w:styleId="BodyBest">
    <w:name w:val="BodyBest"/>
    <w:basedOn w:val="Normal"/>
    <w:link w:val="BodyBestChar"/>
    <w:qFormat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Normal"/>
    <w:qFormat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NormalWeb">
    <w:name w:val="Normal (Web)"/>
    <w:basedOn w:val="Normal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1"/>
    <w:uiPriority w:val="34"/>
    <w:qFormat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qFormat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262AE6"/>
    <w:pPr>
      <w:tabs>
        <w:tab w:val="center" w:pos="4820"/>
        <w:tab w:val="right" w:pos="9640"/>
      </w:tabs>
    </w:pPr>
    <w:rPr>
      <w:rFonts w:eastAsia="SimSun"/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SimSun"/>
      <w:noProof/>
      <w:lang w:eastAsia="en-US"/>
    </w:rPr>
  </w:style>
  <w:style w:type="paragraph" w:customStyle="1" w:styleId="FL">
    <w:name w:val="FL"/>
    <w:basedOn w:val="Normal"/>
    <w:rsid w:val="00F646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SimSun" w:hAnsi="Arial"/>
      <w:noProof/>
      <w:sz w:val="24"/>
      <w:lang w:eastAsia="en-US"/>
    </w:rPr>
  </w:style>
  <w:style w:type="character" w:styleId="PageNumber">
    <w:name w:val="page number"/>
    <w:basedOn w:val="DefaultParagraphFont"/>
    <w:rsid w:val="00FB4E42"/>
  </w:style>
  <w:style w:type="paragraph" w:customStyle="1" w:styleId="Heading2Head2A2">
    <w:name w:val="Heading 2.Head2A.2"/>
    <w:basedOn w:val="Heading1"/>
    <w:next w:val="Normal"/>
    <w:rsid w:val="00FB4E42"/>
    <w:pPr>
      <w:pBdr>
        <w:top w:val="none" w:sz="0" w:space="0" w:color="auto"/>
      </w:pBdr>
      <w:tabs>
        <w:tab w:val="num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SimSun"/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DefaultParagraphFont"/>
    <w:rsid w:val="00FB4E42"/>
    <w:rPr>
      <w:lang w:val="en-GB" w:eastAsia="ja-JP" w:bidi="ar-SA"/>
    </w:rPr>
  </w:style>
  <w:style w:type="paragraph" w:customStyle="1" w:styleId="bodytext4">
    <w:name w:val="bodytext4"/>
    <w:basedOn w:val="BodyText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sz w:val="24"/>
    </w:rPr>
  </w:style>
  <w:style w:type="character" w:customStyle="1" w:styleId="B10">
    <w:name w:val="B1 (文字)"/>
    <w:basedOn w:val="DefaultParagraphFont"/>
    <w:rsid w:val="00FB4E42"/>
    <w:rPr>
      <w:lang w:val="en-GB" w:eastAsia="ja-JP" w:bidi="ar-SA"/>
    </w:rPr>
  </w:style>
  <w:style w:type="character" w:customStyle="1" w:styleId="B1Zchn">
    <w:name w:val="B1 Zchn"/>
    <w:basedOn w:val="DefaultParagraphFont"/>
    <w:rsid w:val="00FB4E42"/>
    <w:rPr>
      <w:rFonts w:eastAsia="MS Mincho"/>
      <w:lang w:val="en-GB" w:eastAsia="en-US" w:bidi="ar-SA"/>
    </w:rPr>
  </w:style>
  <w:style w:type="character" w:styleId="Emphasis">
    <w:name w:val="Emphasis"/>
    <w:basedOn w:val="DefaultParagraphFont"/>
    <w:qFormat/>
    <w:rsid w:val="00FB4E42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FB4E4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FB4E42"/>
    <w:pPr>
      <w:numPr>
        <w:numId w:val="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enumlev1">
    <w:name w:val="enumlev1"/>
    <w:basedOn w:val="Normal"/>
    <w:rsid w:val="00FB4E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BodyTextIndent"/>
    <w:rsid w:val="00FB4E4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FB4E42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FB4E42"/>
    <w:rPr>
      <w:rFonts w:eastAsia="SimSun"/>
      <w:lang w:eastAsia="en-US"/>
    </w:rPr>
  </w:style>
  <w:style w:type="paragraph" w:customStyle="1" w:styleId="ECCBulletsLv1">
    <w:name w:val="ECC Bullets Lv1"/>
    <w:basedOn w:val="Normal"/>
    <w:qFormat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DefaultParagraphFont"/>
    <w:uiPriority w:val="1"/>
    <w:qFormat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DefaultParagraphFont"/>
    <w:uiPriority w:val="1"/>
    <w:qFormat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DefaultParagraphFont"/>
    <w:uiPriority w:val="1"/>
    <w:qFormat/>
    <w:rsid w:val="00FB4E42"/>
    <w:rPr>
      <w:b/>
      <w:bCs/>
    </w:rPr>
  </w:style>
  <w:style w:type="paragraph" w:customStyle="1" w:styleId="Restitle">
    <w:name w:val="Res_title"/>
    <w:basedOn w:val="Normal"/>
    <w:next w:val="Normal"/>
    <w:link w:val="RestitleChar"/>
    <w:qFormat/>
    <w:rsid w:val="00FB4E42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b/>
      <w:noProof/>
      <w:sz w:val="16"/>
      <w:szCs w:val="10"/>
    </w:rPr>
  </w:style>
  <w:style w:type="character" w:customStyle="1" w:styleId="RestitleChar">
    <w:name w:val="Res_title Char"/>
    <w:basedOn w:val="DefaultParagraphFont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Normal"/>
    <w:next w:val="Normal"/>
    <w:link w:val="NormalaftertitleChar"/>
    <w:rsid w:val="00FB4E42"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DefaultParagraphFont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Normal"/>
    <w:next w:val="Restitle"/>
    <w:link w:val="ResNoChar"/>
    <w:rsid w:val="00FB4E42"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sz w:val="16"/>
      <w:szCs w:val="10"/>
    </w:rPr>
  </w:style>
  <w:style w:type="character" w:customStyle="1" w:styleId="ResNoChar">
    <w:name w:val="Res_No Char"/>
    <w:basedOn w:val="DefaultParagraphFont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DefaultParagraphFont"/>
    <w:rsid w:val="00FB4E42"/>
  </w:style>
  <w:style w:type="paragraph" w:customStyle="1" w:styleId="Call">
    <w:name w:val="Call"/>
    <w:basedOn w:val="Normal"/>
    <w:next w:val="Normal"/>
    <w:link w:val="CallChar"/>
    <w:rsid w:val="00FB4E42"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i/>
      <w:sz w:val="16"/>
      <w:szCs w:val="10"/>
    </w:rPr>
  </w:style>
  <w:style w:type="character" w:customStyle="1" w:styleId="CallChar">
    <w:name w:val="Call Char"/>
    <w:basedOn w:val="DefaultParagraphFont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DefaultParagraphFont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EXCar">
    <w:name w:val="EX Car"/>
    <w:rsid w:val="002D4665"/>
    <w:rPr>
      <w:lang w:val="en-GB"/>
    </w:rPr>
  </w:style>
  <w:style w:type="character" w:customStyle="1" w:styleId="H6Char">
    <w:name w:val="H6 Char"/>
    <w:link w:val="H6"/>
    <w:rsid w:val="003E0BDE"/>
    <w:rPr>
      <w:rFonts w:ascii="Arial" w:hAnsi="Arial"/>
      <w:lang w:eastAsia="en-US"/>
    </w:rPr>
  </w:style>
  <w:style w:type="character" w:customStyle="1" w:styleId="TF0">
    <w:name w:val="TF字符"/>
    <w:aliases w:val="left字符"/>
    <w:rsid w:val="003E0BDE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1E8CF-6AD5-4DE9-848F-7D58AD6DD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Huawei-RKy 3</cp:lastModifiedBy>
  <cp:revision>2</cp:revision>
  <cp:lastPrinted>2019-02-25T13:05:00Z</cp:lastPrinted>
  <dcterms:created xsi:type="dcterms:W3CDTF">2021-05-26T13:32:00Z</dcterms:created>
  <dcterms:modified xsi:type="dcterms:W3CDTF">2021-05-26T13:32:00Z</dcterms:modified>
</cp:coreProperties>
</file>